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陈文龙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父爱对孩子成长好处多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3335" b="5080"/>
                  <wp:docPr id="3" name="图片 3" descr="IMG_1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185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陈文龙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2024.1.21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10种能让宝宝越吃越聪明的食物！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3335" b="5080"/>
                  <wp:docPr id="4" name="图片 4" descr="IMG_2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9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CFC56E8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B1B00A7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3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2024-01-15T04:05:57Z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